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Bromley and Biggin Hill</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Bromley and Biggin Hill</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Bromley and Biggin Hill</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Bromley and Biggin Hill</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Bromley and Biggin Hill</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7.4%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Bromley and Biggin Hill are estimated to have a score of 1-2 on the PGSI (low-risk gambling), whilst </w:t>
      </w:r>
      <w:r w:rsidRPr="00773DF7">
        <w:rPr>
          <w:rFonts w:ascii="Libre Franklin Light" w:hAnsi="Libre Franklin Light" w:cs="Calibri Light"/>
          <w:b/>
          <w:bCs/>
          <w:color w:val="C45911" w:themeColor="accent2" w:themeShade="BF"/>
        </w:rPr>
        <w:t xml:space="preserve">3.3%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3.1%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66.7% </w:t>
      </w:r>
      <w:r w:rsidRPr="004747BF">
        <w:rPr>
          <w:rFonts w:ascii="Libre Franklin Light" w:eastAsia="Times New Roman" w:hAnsi="Libre Franklin Light" w:cs="Calibri Light"/>
        </w:rPr>
        <w:t xml:space="preserve">of those respondents classified as PGSI 8+ in Bromley and Biggin Hill</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Bromley and Biggin Hill is estimated to be </w:t>
      </w:r>
      <w:r w:rsidRPr="00773DF7">
        <w:rPr>
          <w:rFonts w:ascii="Libre Franklin Light" w:eastAsia="Times New Roman" w:hAnsi="Libre Franklin Light" w:cs="Calibri Light"/>
          <w:b/>
          <w:bCs/>
          <w:color w:val="C45911" w:themeColor="accent2" w:themeShade="BF"/>
        </w:rPr>
        <w:t xml:space="preserve">£1,786,525</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Bromley and Biggin Hill</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13.8%</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Bromley and Biggin Hill</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7.4%</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similar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Bromley and Biggin Hill</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3.3%</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Bromley and Biggin Hill</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3.1%</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Bromley and Biggin Hill.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Bromley and Biggin Hill</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Bromley and Biggin Hill.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Bromley and Biggin Hill</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higher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8.0%</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higher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28.1%</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Bromley and Biggin Hill</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higher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66.7%</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Bromley and Biggin Hill.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Bromley and Biggin Hill</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5.3%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28.1%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Bromley and Biggin Hill</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higher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Bromley and Biggin Hill</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65.6%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Bromley and Biggin Hill</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Bromley and Biggin Hill</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Bromley and Biggin Hill</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£1,786,525</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Bromley and Biggin Hill</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£29,100</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£601,795</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£43,110</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£12,125</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£22,229</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£1,078,166</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£1,786,525</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Bromley and Biggin Hill</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Bromley and Biggin Hill</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18.1%</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Bromley and Biggin Hill</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16.8%</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Bromley and Biggin Hill</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20.0%</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Bromley and Biggin Hill</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1.6%</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Bromley and Biggin Hill</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50.5%</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Bromley and Biggin Hill</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18.1%</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Bromley and Biggin Hill</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16.8%</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Bromley and Biggin Hill</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higher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20.0%</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Bromley and Biggin Hill</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1.6%</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Bromley and Biggin Hill</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50.5%</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Bromley and Biggin Hill</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D6F280C4-190A-459F-B113-7A6574D92733}"/>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